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45" w:rsidRPr="004F607B" w:rsidRDefault="006B2945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2013–2014</w:t>
      </w:r>
      <w:r w:rsidRPr="004F607B">
        <w:rPr>
          <w:b/>
        </w:rPr>
        <w:t xml:space="preserve"> EĞİTİM ÖĞRETİM YILI </w:t>
      </w:r>
      <w:r>
        <w:rPr>
          <w:b/>
        </w:rPr>
        <w:t>4</w:t>
      </w:r>
      <w:r w:rsidRPr="004F607B">
        <w:rPr>
          <w:b/>
        </w:rPr>
        <w:t xml:space="preserve">. SINIF </w:t>
      </w:r>
      <w:r w:rsidRPr="006E4CA2">
        <w:rPr>
          <w:b/>
          <w:u w:val="single"/>
        </w:rPr>
        <w:t>SOSYAL BİLGİLER</w:t>
      </w:r>
      <w:r>
        <w:rPr>
          <w:b/>
        </w:rPr>
        <w:t xml:space="preserve"> 2.</w:t>
      </w:r>
      <w:r w:rsidRPr="004F607B">
        <w:rPr>
          <w:b/>
        </w:rPr>
        <w:t xml:space="preserve"> DÖNEM </w:t>
      </w:r>
      <w:r>
        <w:rPr>
          <w:b/>
        </w:rPr>
        <w:t>1</w:t>
      </w:r>
      <w:r w:rsidRPr="004F607B">
        <w:rPr>
          <w:b/>
        </w:rPr>
        <w:t xml:space="preserve">. </w:t>
      </w:r>
      <w:r>
        <w:rPr>
          <w:b/>
        </w:rPr>
        <w:t>SINAV</w:t>
      </w:r>
    </w:p>
    <w:p w:rsidR="006B2945" w:rsidRPr="004F607B" w:rsidRDefault="006B2945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6B2945" w:rsidRPr="004F607B" w:rsidRDefault="006B2945" w:rsidP="00667D27">
      <w:pPr>
        <w:tabs>
          <w:tab w:val="left" w:pos="1440"/>
          <w:tab w:val="left" w:pos="9214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………………………………….. İlkokulu</w:t>
      </w:r>
      <w:r>
        <w:rPr>
          <w:sz w:val="22"/>
          <w:szCs w:val="22"/>
        </w:rPr>
        <w:tab/>
        <w:t>12 / 03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2014</w:t>
      </w:r>
    </w:p>
    <w:p w:rsidR="006B2945" w:rsidRPr="00C67AC8" w:rsidRDefault="006B2945" w:rsidP="00667D27">
      <w:pPr>
        <w:tabs>
          <w:tab w:val="left" w:pos="1440"/>
          <w:tab w:val="left" w:pos="9498"/>
        </w:tabs>
        <w:jc w:val="both"/>
        <w:rPr>
          <w:rFonts w:ascii="Freestyle Script" w:hAnsi="Freestyle Script"/>
          <w:sz w:val="18"/>
          <w:szCs w:val="18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  <w:t>:……………………………………</w:t>
      </w:r>
      <w:r>
        <w:rPr>
          <w:sz w:val="22"/>
          <w:szCs w:val="22"/>
        </w:rPr>
        <w:t xml:space="preserve"> </w:t>
      </w:r>
      <w:hyperlink r:id="rId4" w:history="1">
        <w:r>
          <w:rPr>
            <w:rStyle w:val="Hyperlink"/>
            <w:sz w:val="20"/>
            <w:szCs w:val="20"/>
          </w:rPr>
          <w:t>www.sorubak.com</w:t>
        </w:r>
      </w:hyperlink>
      <w:r>
        <w:rPr>
          <w:sz w:val="22"/>
          <w:szCs w:val="22"/>
        </w:rPr>
        <w:tab/>
      </w:r>
      <w:r>
        <w:rPr>
          <w:rFonts w:ascii="Freestyle Script" w:hAnsi="Freestyle Script"/>
          <w:sz w:val="20"/>
          <w:szCs w:val="20"/>
        </w:rPr>
        <w:t>Büyük Yurt</w:t>
      </w:r>
    </w:p>
    <w:p w:rsidR="006B2945" w:rsidRPr="004F607B" w:rsidRDefault="006B2945" w:rsidP="00667D27">
      <w:pPr>
        <w:tabs>
          <w:tab w:val="left" w:pos="1440"/>
          <w:tab w:val="left" w:pos="2520"/>
          <w:tab w:val="left" w:pos="9214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………    </w:t>
      </w:r>
      <w:r w:rsidRPr="004F607B">
        <w:rPr>
          <w:sz w:val="22"/>
          <w:szCs w:val="22"/>
        </w:rPr>
        <w:tab/>
        <w:t>Sınıf Öğretmeni</w:t>
      </w:r>
    </w:p>
    <w:p w:rsidR="006B2945" w:rsidRPr="004F607B" w:rsidRDefault="006B2945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SOSYAL BİLGİLER</w:t>
      </w:r>
      <w:r w:rsidRPr="004F607B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1) </w:t>
      </w:r>
      <w:r w:rsidRPr="004F607B">
        <w:rPr>
          <w:sz w:val="22"/>
          <w:szCs w:val="22"/>
        </w:rPr>
        <w:t xml:space="preserve">Not: </w:t>
      </w:r>
      <w:r>
        <w:rPr>
          <w:b/>
          <w:sz w:val="22"/>
          <w:szCs w:val="22"/>
        </w:rPr>
        <w:t xml:space="preserve">A, B, C </w:t>
      </w:r>
      <w:r>
        <w:rPr>
          <w:sz w:val="22"/>
          <w:szCs w:val="22"/>
        </w:rPr>
        <w:t xml:space="preserve">bölümleri (1x5=5), </w:t>
      </w:r>
      <w:r>
        <w:rPr>
          <w:b/>
          <w:sz w:val="22"/>
          <w:szCs w:val="22"/>
        </w:rPr>
        <w:t>Ç</w:t>
      </w:r>
      <w:r>
        <w:rPr>
          <w:sz w:val="22"/>
          <w:szCs w:val="22"/>
        </w:rPr>
        <w:t xml:space="preserve"> bölümü (5x17=85) puan.</w:t>
      </w:r>
      <w:r w:rsidRPr="004F607B">
        <w:rPr>
          <w:sz w:val="22"/>
          <w:szCs w:val="22"/>
        </w:rPr>
        <w:t xml:space="preserve">  BAŞARILAR</w:t>
      </w:r>
    </w:p>
    <w:p w:rsidR="006B2945" w:rsidRDefault="006B2945" w:rsidP="000014F7">
      <w:pPr>
        <w:sectPr w:rsidR="006B2945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B2945" w:rsidRDefault="006B2945" w:rsidP="00667D27">
      <w:pPr>
        <w:tabs>
          <w:tab w:val="left" w:pos="3828"/>
        </w:tabs>
        <w:jc w:val="both"/>
      </w:pPr>
      <w:r w:rsidRPr="005A1204">
        <w:rPr>
          <w:b/>
        </w:rPr>
        <w:t>A.</w:t>
      </w:r>
      <w:r w:rsidRPr="005A1204">
        <w:t xml:space="preserve"> </w:t>
      </w:r>
      <w:r>
        <w:t>Aşağıdaki cümlelerde boş bırakılan yerlere kutucuklarda verilmiş olan sözcüklerden uygun olanları yazınız.</w:t>
      </w:r>
    </w:p>
    <w:p w:rsidR="006B2945" w:rsidRPr="00667D27" w:rsidRDefault="006B2945" w:rsidP="00667D27">
      <w:pPr>
        <w:tabs>
          <w:tab w:val="left" w:pos="3828"/>
        </w:tabs>
        <w:spacing w:after="120"/>
        <w:jc w:val="center"/>
        <w:rPr>
          <w:b/>
        </w:rPr>
      </w:pPr>
      <w:r w:rsidRPr="00667D27">
        <w:rPr>
          <w:b/>
        </w:rPr>
        <w:t>( 1 x 5 = 5 puan)</w:t>
      </w:r>
    </w:p>
    <w:p w:rsidR="006B2945" w:rsidRDefault="006B2945" w:rsidP="00D24D3D">
      <w:pPr>
        <w:tabs>
          <w:tab w:val="left" w:pos="3828"/>
        </w:tabs>
        <w:jc w:val="center"/>
      </w:pPr>
      <w:r w:rsidRPr="0085377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480.75pt;height:26.25pt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">
            <v:imagedata r:id="rId5" o:title="" cropbottom="-886f"/>
            <o:lock v:ext="edit" aspectratio="f"/>
          </v:shape>
        </w:pict>
      </w:r>
    </w:p>
    <w:p w:rsidR="006B2945" w:rsidRPr="005A1204" w:rsidRDefault="006B2945" w:rsidP="00F6629E">
      <w:pPr>
        <w:autoSpaceDE w:val="0"/>
        <w:autoSpaceDN w:val="0"/>
        <w:adjustRightInd w:val="0"/>
        <w:spacing w:before="240"/>
        <w:ind w:firstLine="567"/>
        <w:rPr>
          <w:rFonts w:eastAsia="HelveticaTrk"/>
          <w:lang w:eastAsia="en-US"/>
        </w:rPr>
      </w:pPr>
      <w:r w:rsidRPr="005A1204">
        <w:rPr>
          <w:rFonts w:eastAsia="HelveticaTrk-Bold"/>
          <w:b/>
          <w:bCs/>
          <w:lang w:eastAsia="en-US"/>
        </w:rPr>
        <w:t xml:space="preserve">1. </w:t>
      </w:r>
      <w:r w:rsidRPr="005A1204">
        <w:rPr>
          <w:rFonts w:eastAsia="HelveticaTrk"/>
          <w:lang w:eastAsia="en-US"/>
        </w:rPr>
        <w:t>Tepegöz ...................................... alanında kullanılan bir teknolojik araçtır.</w:t>
      </w:r>
    </w:p>
    <w:p w:rsidR="006B2945" w:rsidRPr="005A1204" w:rsidRDefault="006B2945" w:rsidP="00F6629E">
      <w:pPr>
        <w:autoSpaceDE w:val="0"/>
        <w:autoSpaceDN w:val="0"/>
        <w:adjustRightInd w:val="0"/>
        <w:spacing w:before="240"/>
        <w:ind w:firstLine="567"/>
        <w:rPr>
          <w:rFonts w:eastAsia="HelveticaTrk"/>
          <w:lang w:eastAsia="en-US"/>
        </w:rPr>
      </w:pPr>
      <w:r w:rsidRPr="005A1204">
        <w:rPr>
          <w:rFonts w:eastAsia="HelveticaTrk-Bold"/>
          <w:b/>
          <w:bCs/>
          <w:lang w:eastAsia="en-US"/>
        </w:rPr>
        <w:t xml:space="preserve">2. </w:t>
      </w:r>
      <w:r w:rsidRPr="005A1204">
        <w:rPr>
          <w:rFonts w:eastAsia="HelveticaTrk"/>
          <w:lang w:eastAsia="en-US"/>
        </w:rPr>
        <w:t>1926 yılından itibaren ülkemizde ..................................... tak</w:t>
      </w:r>
      <w:r>
        <w:rPr>
          <w:rFonts w:eastAsia="HelveticaTrk"/>
          <w:lang w:eastAsia="en-US"/>
        </w:rPr>
        <w:t>v</w:t>
      </w:r>
      <w:r w:rsidRPr="005A1204">
        <w:rPr>
          <w:rFonts w:eastAsia="HelveticaTrk"/>
          <w:lang w:eastAsia="en-US"/>
        </w:rPr>
        <w:t>im kullanılmaya başlanmıştır.</w:t>
      </w:r>
    </w:p>
    <w:p w:rsidR="006B2945" w:rsidRPr="005A1204" w:rsidRDefault="006B2945" w:rsidP="00F6629E">
      <w:pPr>
        <w:autoSpaceDE w:val="0"/>
        <w:autoSpaceDN w:val="0"/>
        <w:adjustRightInd w:val="0"/>
        <w:spacing w:before="240"/>
        <w:ind w:firstLine="567"/>
        <w:rPr>
          <w:rFonts w:eastAsia="HelveticaTrk"/>
          <w:lang w:eastAsia="en-US"/>
        </w:rPr>
      </w:pPr>
      <w:r w:rsidRPr="005A1204">
        <w:rPr>
          <w:rFonts w:eastAsia="HelveticaTrk-Bold"/>
          <w:b/>
          <w:bCs/>
          <w:lang w:eastAsia="en-US"/>
        </w:rPr>
        <w:t xml:space="preserve">3. </w:t>
      </w:r>
      <w:r w:rsidRPr="005A1204">
        <w:rPr>
          <w:rFonts w:eastAsia="HelveticaTrk"/>
          <w:lang w:eastAsia="en-US"/>
        </w:rPr>
        <w:t>Elektrik ampulü .........................</w:t>
      </w:r>
      <w:r>
        <w:rPr>
          <w:rFonts w:eastAsia="HelveticaTrk"/>
          <w:lang w:eastAsia="en-US"/>
        </w:rPr>
        <w:t>....</w:t>
      </w:r>
      <w:r w:rsidRPr="005A1204">
        <w:rPr>
          <w:rFonts w:eastAsia="HelveticaTrk"/>
          <w:lang w:eastAsia="en-US"/>
        </w:rPr>
        <w:t>............ tarafından icat edilmiştir.</w:t>
      </w:r>
    </w:p>
    <w:p w:rsidR="006B2945" w:rsidRPr="005A1204" w:rsidRDefault="006B2945" w:rsidP="00F6629E">
      <w:pPr>
        <w:autoSpaceDE w:val="0"/>
        <w:autoSpaceDN w:val="0"/>
        <w:adjustRightInd w:val="0"/>
        <w:spacing w:before="240"/>
        <w:ind w:firstLine="567"/>
        <w:rPr>
          <w:rFonts w:eastAsia="HelveticaTrk"/>
          <w:lang w:eastAsia="en-US"/>
        </w:rPr>
      </w:pPr>
      <w:r w:rsidRPr="005A1204">
        <w:rPr>
          <w:rFonts w:eastAsia="HelveticaTrk-Bold"/>
          <w:b/>
          <w:bCs/>
          <w:lang w:eastAsia="en-US"/>
        </w:rPr>
        <w:t xml:space="preserve">4. </w:t>
      </w:r>
      <w:r w:rsidRPr="005A1204">
        <w:rPr>
          <w:rFonts w:eastAsia="HelveticaTrk"/>
          <w:lang w:eastAsia="en-US"/>
        </w:rPr>
        <w:t>Atatürk .......................</w:t>
      </w:r>
      <w:r>
        <w:rPr>
          <w:rFonts w:eastAsia="HelveticaTrk"/>
          <w:lang w:eastAsia="en-US"/>
        </w:rPr>
        <w:t>....</w:t>
      </w:r>
      <w:r w:rsidRPr="005A1204">
        <w:rPr>
          <w:rFonts w:eastAsia="HelveticaTrk"/>
          <w:lang w:eastAsia="en-US"/>
        </w:rPr>
        <w:t>.............. adlı bir ders kitabı yazmıştır.</w:t>
      </w:r>
    </w:p>
    <w:p w:rsidR="006B2945" w:rsidRPr="005A1204" w:rsidRDefault="006B2945" w:rsidP="00F6629E">
      <w:pPr>
        <w:autoSpaceDE w:val="0"/>
        <w:autoSpaceDN w:val="0"/>
        <w:adjustRightInd w:val="0"/>
        <w:spacing w:before="240"/>
        <w:ind w:firstLine="567"/>
      </w:pPr>
      <w:r w:rsidRPr="005A1204">
        <w:rPr>
          <w:rFonts w:eastAsia="HelveticaTrk-Bold"/>
          <w:b/>
          <w:bCs/>
          <w:lang w:eastAsia="en-US"/>
        </w:rPr>
        <w:t xml:space="preserve">5. </w:t>
      </w:r>
      <w:r w:rsidRPr="005A1204">
        <w:rPr>
          <w:rFonts w:eastAsia="HelveticaTrk"/>
          <w:lang w:eastAsia="en-US"/>
        </w:rPr>
        <w:t>Bilgisayar ve cep telefonu çevrelerine ........................................ yayan teknolojik</w:t>
      </w:r>
      <w:r>
        <w:rPr>
          <w:rFonts w:eastAsia="HelveticaTrk"/>
          <w:lang w:eastAsia="en-US"/>
        </w:rPr>
        <w:t xml:space="preserve"> </w:t>
      </w:r>
      <w:r w:rsidRPr="005A1204">
        <w:rPr>
          <w:rFonts w:eastAsia="HelveticaTrk"/>
          <w:lang w:eastAsia="en-US"/>
        </w:rPr>
        <w:t>ürünlerdir.</w:t>
      </w:r>
    </w:p>
    <w:p w:rsidR="006B2945" w:rsidRPr="00E83C99" w:rsidRDefault="006B2945" w:rsidP="00F6629E">
      <w:pPr>
        <w:tabs>
          <w:tab w:val="left" w:pos="3828"/>
        </w:tabs>
        <w:spacing w:before="240"/>
        <w:jc w:val="both"/>
      </w:pPr>
      <w:r w:rsidRPr="00E83C99">
        <w:rPr>
          <w:b/>
          <w:bCs/>
        </w:rPr>
        <w:t xml:space="preserve">B. </w:t>
      </w:r>
      <w:r w:rsidRPr="00E83C99">
        <w:t xml:space="preserve">Aşağıdaki cümlelerden doğru olanların başına </w:t>
      </w:r>
      <w:r w:rsidRPr="00E83C99">
        <w:rPr>
          <w:b/>
          <w:bCs/>
        </w:rPr>
        <w:t>D</w:t>
      </w:r>
      <w:r w:rsidRPr="00E83C99">
        <w:t xml:space="preserve">, yanlış olanların başına </w:t>
      </w:r>
      <w:r w:rsidRPr="00E83C99">
        <w:rPr>
          <w:b/>
          <w:bCs/>
        </w:rPr>
        <w:t xml:space="preserve">Y </w:t>
      </w:r>
      <w:r w:rsidRPr="00E83C99">
        <w:t>yazınız.</w:t>
      </w:r>
      <w:r w:rsidRPr="00667D27">
        <w:rPr>
          <w:b/>
        </w:rPr>
        <w:t xml:space="preserve"> ( 1 x 5 = 5 puan)</w:t>
      </w:r>
    </w:p>
    <w:p w:rsidR="006B2945" w:rsidRPr="00E83C99" w:rsidRDefault="006B2945" w:rsidP="00E83C99">
      <w:pPr>
        <w:tabs>
          <w:tab w:val="left" w:pos="3828"/>
        </w:tabs>
        <w:spacing w:before="240"/>
        <w:ind w:firstLine="567"/>
        <w:jc w:val="both"/>
      </w:pPr>
      <w:r w:rsidRPr="00E83C99">
        <w:t xml:space="preserve">(      ) </w:t>
      </w:r>
      <w:r w:rsidRPr="00E83C99">
        <w:rPr>
          <w:b/>
          <w:bCs/>
        </w:rPr>
        <w:t xml:space="preserve">1. </w:t>
      </w:r>
      <w:r w:rsidRPr="00E83C99">
        <w:t>Tansiyon aleti sağlık alanında kullanılan bir teknolojik üründür.</w:t>
      </w:r>
    </w:p>
    <w:p w:rsidR="006B2945" w:rsidRPr="00E83C99" w:rsidRDefault="006B2945" w:rsidP="00E83C99">
      <w:pPr>
        <w:tabs>
          <w:tab w:val="left" w:pos="3828"/>
        </w:tabs>
        <w:spacing w:before="240"/>
        <w:ind w:firstLine="567"/>
        <w:jc w:val="both"/>
      </w:pPr>
      <w:r w:rsidRPr="00E83C99">
        <w:t xml:space="preserve">(      ) </w:t>
      </w:r>
      <w:r w:rsidRPr="00E83C99">
        <w:rPr>
          <w:b/>
          <w:bCs/>
        </w:rPr>
        <w:t xml:space="preserve">2. </w:t>
      </w:r>
      <w:r w:rsidRPr="00E83C99">
        <w:t>Gece ders çalışırken ışık gözümüze vuracak şekilde karşıdan gelmelidir.</w:t>
      </w:r>
    </w:p>
    <w:p w:rsidR="006B2945" w:rsidRPr="00E83C99" w:rsidRDefault="006B2945" w:rsidP="00E83C99">
      <w:pPr>
        <w:tabs>
          <w:tab w:val="left" w:pos="3828"/>
        </w:tabs>
        <w:spacing w:before="240"/>
        <w:ind w:firstLine="567"/>
        <w:jc w:val="both"/>
      </w:pPr>
      <w:r w:rsidRPr="00E83C99">
        <w:t xml:space="preserve">(      ) </w:t>
      </w:r>
      <w:r w:rsidRPr="00E83C99">
        <w:rPr>
          <w:b/>
          <w:bCs/>
        </w:rPr>
        <w:t xml:space="preserve">3. </w:t>
      </w:r>
      <w:r w:rsidRPr="00E83C99">
        <w:t>Bir güneş yılı 365 gün 6 saattir.</w:t>
      </w:r>
    </w:p>
    <w:p w:rsidR="006B2945" w:rsidRPr="00E83C99" w:rsidRDefault="006B2945" w:rsidP="00E83C99">
      <w:pPr>
        <w:tabs>
          <w:tab w:val="left" w:pos="3828"/>
        </w:tabs>
        <w:spacing w:before="240"/>
        <w:ind w:firstLine="567"/>
        <w:jc w:val="both"/>
      </w:pPr>
      <w:r w:rsidRPr="00E83C99">
        <w:t xml:space="preserve">(      ) </w:t>
      </w:r>
      <w:r w:rsidRPr="00E83C99">
        <w:rPr>
          <w:b/>
          <w:bCs/>
        </w:rPr>
        <w:t xml:space="preserve">4. </w:t>
      </w:r>
      <w:r w:rsidRPr="00E83C99">
        <w:t>Türklerin kullandığı takvimlerden biri de hicri takvimdir.</w:t>
      </w:r>
    </w:p>
    <w:p w:rsidR="006B2945" w:rsidRPr="00E83C99" w:rsidRDefault="006B2945" w:rsidP="00E83C99">
      <w:pPr>
        <w:tabs>
          <w:tab w:val="left" w:pos="3828"/>
        </w:tabs>
        <w:spacing w:before="240"/>
        <w:ind w:firstLine="567"/>
        <w:jc w:val="both"/>
      </w:pPr>
      <w:r w:rsidRPr="00E83C99">
        <w:t xml:space="preserve">(      ) </w:t>
      </w:r>
      <w:r w:rsidRPr="00E83C99">
        <w:rPr>
          <w:b/>
          <w:bCs/>
        </w:rPr>
        <w:t xml:space="preserve">5. </w:t>
      </w:r>
      <w:r w:rsidRPr="00E83C99">
        <w:t>Teknolojik ürünler sayesinde hastalıkların tedavisi kolaylaşmıştır.</w:t>
      </w:r>
    </w:p>
    <w:p w:rsidR="006B2945" w:rsidRDefault="006B2945" w:rsidP="000266B9">
      <w:pPr>
        <w:tabs>
          <w:tab w:val="left" w:pos="3828"/>
        </w:tabs>
        <w:spacing w:before="240" w:after="240"/>
        <w:jc w:val="both"/>
        <w:rPr>
          <w:b/>
          <w:bCs/>
        </w:rPr>
        <w:sectPr w:rsidR="006B2945" w:rsidSect="00E0077E">
          <w:type w:val="continuous"/>
          <w:pgSz w:w="11906" w:h="16838"/>
          <w:pgMar w:top="567" w:right="567" w:bottom="397" w:left="567" w:header="709" w:footer="709" w:gutter="0"/>
          <w:cols w:space="288"/>
          <w:docGrid w:linePitch="360"/>
        </w:sectPr>
      </w:pPr>
    </w:p>
    <w:p w:rsidR="006B2945" w:rsidRDefault="006B2945" w:rsidP="00E94E67">
      <w:pPr>
        <w:pBdr>
          <w:right w:val="single" w:sz="24" w:space="4" w:color="auto"/>
        </w:pBdr>
        <w:tabs>
          <w:tab w:val="left" w:pos="3828"/>
        </w:tabs>
        <w:spacing w:before="480" w:after="240"/>
        <w:jc w:val="both"/>
      </w:pPr>
      <w:r w:rsidRPr="00E83C99">
        <w:rPr>
          <w:b/>
          <w:bCs/>
        </w:rPr>
        <w:t xml:space="preserve">C. </w:t>
      </w:r>
      <w:r w:rsidRPr="00E83C99">
        <w:t xml:space="preserve">Aşağıda bazı teknolojik ürünlerin adlarını ve bunların kullanım alanlarını görüyorsunuz. Teknolojik ürünleri inceleyiniz ve her bir </w:t>
      </w:r>
      <w:r>
        <w:t>ü</w:t>
      </w:r>
      <w:r w:rsidRPr="00E83C99">
        <w:t>rünü ilişki</w:t>
      </w:r>
      <w:r>
        <w:t>li oldu</w:t>
      </w:r>
      <w:r w:rsidRPr="00E83C99">
        <w:t>ğ</w:t>
      </w:r>
      <w:r>
        <w:t>u kulla</w:t>
      </w:r>
      <w:r w:rsidRPr="00E83C99">
        <w:t>nı</w:t>
      </w:r>
      <w:r>
        <w:t>m al</w:t>
      </w:r>
      <w:r w:rsidRPr="00E83C99">
        <w:t>anı</w:t>
      </w:r>
      <w:r>
        <w:t xml:space="preserve"> </w:t>
      </w:r>
      <w:r w:rsidRPr="00E83C99">
        <w:t>ile eşleş</w:t>
      </w:r>
      <w:r>
        <w:t>ti</w:t>
      </w:r>
      <w:r w:rsidRPr="00E83C99">
        <w:t>ri</w:t>
      </w:r>
      <w:r>
        <w:t xml:space="preserve">niz. </w:t>
      </w:r>
      <w:r w:rsidRPr="00667D27">
        <w:rPr>
          <w:b/>
        </w:rPr>
        <w:t>( 1 x 5 = 5 puan)</w:t>
      </w:r>
    </w:p>
    <w:tbl>
      <w:tblPr>
        <w:tblW w:w="4984" w:type="dxa"/>
        <w:jc w:val="center"/>
        <w:tblInd w:w="44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1617"/>
        <w:gridCol w:w="2004"/>
        <w:gridCol w:w="1363"/>
      </w:tblGrid>
      <w:tr w:rsidR="006B2945" w:rsidRPr="001F4F9F" w:rsidTr="00894BAD">
        <w:trPr>
          <w:trHeight w:val="567"/>
          <w:jc w:val="center"/>
        </w:trPr>
        <w:tc>
          <w:tcPr>
            <w:tcW w:w="1665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Bisiklet</w:t>
            </w:r>
          </w:p>
        </w:tc>
        <w:tc>
          <w:tcPr>
            <w:tcW w:w="2257" w:type="dxa"/>
            <w:vMerge w:val="restart"/>
            <w:tcBorders>
              <w:top w:val="nil"/>
            </w:tcBorders>
            <w:vAlign w:val="center"/>
          </w:tcPr>
          <w:p w:rsidR="006B2945" w:rsidRPr="001F4F9F" w:rsidRDefault="006B2945" w:rsidP="00894BA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062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Eğitim</w:t>
            </w:r>
          </w:p>
        </w:tc>
      </w:tr>
      <w:tr w:rsidR="006B2945" w:rsidRPr="001F4F9F" w:rsidTr="00894BAD">
        <w:trPr>
          <w:trHeight w:val="567"/>
          <w:jc w:val="center"/>
        </w:trPr>
        <w:tc>
          <w:tcPr>
            <w:tcW w:w="1665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Telefon</w:t>
            </w:r>
          </w:p>
        </w:tc>
        <w:tc>
          <w:tcPr>
            <w:tcW w:w="2257" w:type="dxa"/>
            <w:vMerge/>
            <w:vAlign w:val="center"/>
          </w:tcPr>
          <w:p w:rsidR="006B2945" w:rsidRPr="001F4F9F" w:rsidRDefault="006B2945" w:rsidP="00894BA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062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Haberleşme</w:t>
            </w:r>
          </w:p>
        </w:tc>
      </w:tr>
      <w:tr w:rsidR="006B2945" w:rsidRPr="001F4F9F" w:rsidTr="00894BAD">
        <w:trPr>
          <w:trHeight w:val="567"/>
          <w:jc w:val="center"/>
        </w:trPr>
        <w:tc>
          <w:tcPr>
            <w:tcW w:w="1665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Enjektör</w:t>
            </w:r>
          </w:p>
        </w:tc>
        <w:tc>
          <w:tcPr>
            <w:tcW w:w="2257" w:type="dxa"/>
            <w:vMerge/>
            <w:vAlign w:val="center"/>
          </w:tcPr>
          <w:p w:rsidR="006B2945" w:rsidRPr="001F4F9F" w:rsidRDefault="006B2945" w:rsidP="00894BA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062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Sağlık</w:t>
            </w:r>
          </w:p>
        </w:tc>
      </w:tr>
      <w:tr w:rsidR="006B2945" w:rsidRPr="001F4F9F" w:rsidTr="00894BAD">
        <w:trPr>
          <w:trHeight w:val="567"/>
          <w:jc w:val="center"/>
        </w:trPr>
        <w:tc>
          <w:tcPr>
            <w:tcW w:w="1665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Biçerdöver</w:t>
            </w:r>
          </w:p>
        </w:tc>
        <w:tc>
          <w:tcPr>
            <w:tcW w:w="2257" w:type="dxa"/>
            <w:vMerge/>
            <w:vAlign w:val="center"/>
          </w:tcPr>
          <w:p w:rsidR="006B2945" w:rsidRPr="001F4F9F" w:rsidRDefault="006B2945" w:rsidP="00894BA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062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Tarım</w:t>
            </w:r>
          </w:p>
        </w:tc>
      </w:tr>
      <w:tr w:rsidR="006B2945" w:rsidRPr="001F4F9F" w:rsidTr="00894BAD">
        <w:trPr>
          <w:trHeight w:val="567"/>
          <w:jc w:val="center"/>
        </w:trPr>
        <w:tc>
          <w:tcPr>
            <w:tcW w:w="1665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Mikroskop</w:t>
            </w:r>
          </w:p>
        </w:tc>
        <w:tc>
          <w:tcPr>
            <w:tcW w:w="2257" w:type="dxa"/>
            <w:vMerge/>
            <w:tcBorders>
              <w:bottom w:val="nil"/>
            </w:tcBorders>
            <w:vAlign w:val="center"/>
          </w:tcPr>
          <w:p w:rsidR="006B2945" w:rsidRPr="001F4F9F" w:rsidRDefault="006B2945" w:rsidP="00894BA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062" w:type="dxa"/>
            <w:vAlign w:val="center"/>
          </w:tcPr>
          <w:p w:rsidR="006B2945" w:rsidRPr="00894BAD" w:rsidRDefault="006B2945" w:rsidP="00894BA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894BAD">
              <w:rPr>
                <w:rFonts w:eastAsia="HelveticaTrk"/>
                <w:lang w:eastAsia="en-US"/>
              </w:rPr>
              <w:t>Ulaşım</w:t>
            </w:r>
          </w:p>
        </w:tc>
      </w:tr>
    </w:tbl>
    <w:p w:rsidR="006B2945" w:rsidRPr="00950143" w:rsidRDefault="006B2945" w:rsidP="00E94E67">
      <w:pPr>
        <w:pBdr>
          <w:right w:val="single" w:sz="24" w:space="4" w:color="auto"/>
        </w:pBdr>
        <w:tabs>
          <w:tab w:val="left" w:pos="3828"/>
        </w:tabs>
        <w:spacing w:before="240"/>
        <w:jc w:val="both"/>
      </w:pPr>
      <w:r w:rsidRPr="00950143">
        <w:rPr>
          <w:b/>
          <w:bCs/>
        </w:rPr>
        <w:t xml:space="preserve">Ç. </w:t>
      </w:r>
      <w:r w:rsidRPr="00950143">
        <w:t>Aşağıdaki sorulardan her biri için dört şık verilmiştir. Cevaplardan sadece biri doğrudur. Doğru cevabı bularak işaretleyiniz.</w:t>
      </w:r>
      <w:r w:rsidRPr="00667D27">
        <w:rPr>
          <w:b/>
        </w:rPr>
        <w:t xml:space="preserve"> ( </w:t>
      </w:r>
      <w:r>
        <w:rPr>
          <w:b/>
        </w:rPr>
        <w:t>5</w:t>
      </w:r>
      <w:r w:rsidRPr="00667D27">
        <w:rPr>
          <w:b/>
        </w:rPr>
        <w:t xml:space="preserve"> x </w:t>
      </w:r>
      <w:r>
        <w:rPr>
          <w:b/>
        </w:rPr>
        <w:t>17</w:t>
      </w:r>
      <w:r w:rsidRPr="00667D27">
        <w:rPr>
          <w:b/>
        </w:rPr>
        <w:t xml:space="preserve"> = </w:t>
      </w:r>
      <w:r>
        <w:rPr>
          <w:b/>
        </w:rPr>
        <w:t>8</w:t>
      </w:r>
      <w:r w:rsidRPr="00667D27">
        <w:rPr>
          <w:b/>
        </w:rPr>
        <w:t>5 puan)</w:t>
      </w:r>
    </w:p>
    <w:p w:rsidR="006B2945" w:rsidRPr="00950143" w:rsidRDefault="006B2945" w:rsidP="00E94E67">
      <w:pPr>
        <w:pBdr>
          <w:right w:val="single" w:sz="24" w:space="4" w:color="auto"/>
        </w:pBdr>
        <w:tabs>
          <w:tab w:val="left" w:pos="3828"/>
        </w:tabs>
        <w:spacing w:before="120"/>
      </w:pPr>
      <w:r w:rsidRPr="00950143">
        <w:rPr>
          <w:b/>
          <w:bCs/>
        </w:rPr>
        <w:t xml:space="preserve">1. </w:t>
      </w:r>
      <w:r w:rsidRPr="00950143">
        <w:t>Aşağıdakilerden hangisinin kullanım alanı diğerlerin den farklıdır?</w:t>
      </w:r>
    </w:p>
    <w:p w:rsidR="006B2945" w:rsidRPr="00950143" w:rsidRDefault="006B2945" w:rsidP="00E94E67">
      <w:pPr>
        <w:pBdr>
          <w:right w:val="single" w:sz="24" w:space="4" w:color="auto"/>
        </w:pBdr>
        <w:tabs>
          <w:tab w:val="left" w:pos="2835"/>
          <w:tab w:val="left" w:pos="5670"/>
          <w:tab w:val="left" w:pos="8505"/>
        </w:tabs>
        <w:spacing w:before="120"/>
        <w:ind w:firstLine="426"/>
        <w:jc w:val="both"/>
      </w:pPr>
      <w:r w:rsidRPr="00950143">
        <w:t xml:space="preserve">A) Cep telefonu </w:t>
      </w:r>
      <w:r w:rsidRPr="00950143">
        <w:tab/>
        <w:t xml:space="preserve">B) Röntgen cihazı </w:t>
      </w:r>
    </w:p>
    <w:p w:rsidR="006B2945" w:rsidRPr="00950143" w:rsidRDefault="006B2945" w:rsidP="00E94E67">
      <w:pPr>
        <w:pBdr>
          <w:right w:val="single" w:sz="24" w:space="4" w:color="auto"/>
        </w:pBdr>
        <w:tabs>
          <w:tab w:val="left" w:pos="2835"/>
          <w:tab w:val="left" w:pos="5670"/>
          <w:tab w:val="left" w:pos="8505"/>
        </w:tabs>
        <w:spacing w:before="120"/>
        <w:ind w:firstLine="426"/>
        <w:jc w:val="both"/>
      </w:pPr>
      <w:r w:rsidRPr="00950143">
        <w:t xml:space="preserve">C) Stetoskop </w:t>
      </w:r>
      <w:r w:rsidRPr="00950143">
        <w:tab/>
        <w:t>D) Gözlük</w:t>
      </w:r>
    </w:p>
    <w:p w:rsidR="006B2945" w:rsidRPr="008B6722" w:rsidRDefault="006B2945" w:rsidP="00575987">
      <w:pPr>
        <w:tabs>
          <w:tab w:val="left" w:pos="3828"/>
        </w:tabs>
        <w:spacing w:before="240"/>
        <w:jc w:val="both"/>
      </w:pPr>
      <w:r w:rsidRPr="008B6722">
        <w:rPr>
          <w:b/>
          <w:bCs/>
        </w:rPr>
        <w:t xml:space="preserve">2. </w:t>
      </w:r>
      <w:r w:rsidRPr="008B6722">
        <w:t xml:space="preserve">Aşağıdakilerden hangisinin teknolojik ürünlerin hayatımızda yaptığı değişikliklerden biri olduğu </w:t>
      </w:r>
      <w:r w:rsidRPr="00E94E67">
        <w:rPr>
          <w:b/>
          <w:bCs/>
          <w:u w:val="single"/>
        </w:rPr>
        <w:t>söylenemez</w:t>
      </w:r>
      <w:r w:rsidRPr="008B6722">
        <w:t>?</w:t>
      </w:r>
    </w:p>
    <w:p w:rsidR="006B2945" w:rsidRPr="008B6722" w:rsidRDefault="006B2945" w:rsidP="00575987">
      <w:pPr>
        <w:tabs>
          <w:tab w:val="left" w:pos="5670"/>
        </w:tabs>
        <w:spacing w:before="120"/>
        <w:ind w:firstLine="426"/>
        <w:jc w:val="both"/>
      </w:pPr>
      <w:r w:rsidRPr="008B6722">
        <w:t xml:space="preserve">A) Daha hızlı seyahat edilebilme si </w:t>
      </w:r>
    </w:p>
    <w:p w:rsidR="006B2945" w:rsidRPr="008B6722" w:rsidRDefault="006B2945" w:rsidP="00575987">
      <w:pPr>
        <w:tabs>
          <w:tab w:val="left" w:pos="5670"/>
        </w:tabs>
        <w:spacing w:before="120"/>
        <w:ind w:firstLine="426"/>
        <w:jc w:val="both"/>
      </w:pPr>
      <w:r w:rsidRPr="008B6722">
        <w:t>B) Yardım kuruluşlarının çoğalması</w:t>
      </w:r>
    </w:p>
    <w:p w:rsidR="006B2945" w:rsidRPr="008B6722" w:rsidRDefault="006B2945" w:rsidP="00575987">
      <w:pPr>
        <w:tabs>
          <w:tab w:val="left" w:pos="5670"/>
        </w:tabs>
        <w:spacing w:before="120"/>
        <w:ind w:firstLine="426"/>
        <w:jc w:val="both"/>
      </w:pPr>
      <w:r w:rsidRPr="008B6722">
        <w:t xml:space="preserve">C) Haberleşmenin kolaylaşması </w:t>
      </w:r>
    </w:p>
    <w:p w:rsidR="006B2945" w:rsidRPr="008B6722" w:rsidRDefault="006B2945" w:rsidP="00575987">
      <w:pPr>
        <w:tabs>
          <w:tab w:val="left" w:pos="5670"/>
        </w:tabs>
        <w:spacing w:before="120"/>
        <w:ind w:firstLine="426"/>
        <w:jc w:val="both"/>
      </w:pPr>
      <w:r w:rsidRPr="008B6722">
        <w:t>D) Tarımsal üretimin artması</w:t>
      </w:r>
    </w:p>
    <w:p w:rsidR="006B2945" w:rsidRPr="008B6722" w:rsidRDefault="006B2945" w:rsidP="008B6722">
      <w:pPr>
        <w:tabs>
          <w:tab w:val="left" w:pos="3828"/>
        </w:tabs>
        <w:spacing w:before="120"/>
        <w:jc w:val="both"/>
      </w:pPr>
      <w:r w:rsidRPr="008B6722">
        <w:rPr>
          <w:b/>
          <w:bCs/>
        </w:rPr>
        <w:t xml:space="preserve">3. </w:t>
      </w:r>
      <w:r w:rsidRPr="008B6722">
        <w:t xml:space="preserve">Aşağıdakilerden hangisi zamanı ölçmek için </w:t>
      </w:r>
      <w:r w:rsidRPr="00E94E67">
        <w:rPr>
          <w:b/>
          <w:bCs/>
          <w:u w:val="single"/>
        </w:rPr>
        <w:t>kullanılamaz</w:t>
      </w:r>
      <w:r w:rsidRPr="008B6722">
        <w:t>?</w:t>
      </w:r>
    </w:p>
    <w:p w:rsidR="006B2945" w:rsidRDefault="006B2945" w:rsidP="00575987">
      <w:pPr>
        <w:tabs>
          <w:tab w:val="left" w:pos="2835"/>
          <w:tab w:val="left" w:pos="5670"/>
          <w:tab w:val="left" w:pos="8505"/>
        </w:tabs>
        <w:spacing w:before="120"/>
        <w:ind w:firstLine="567"/>
        <w:jc w:val="both"/>
      </w:pPr>
      <w:r w:rsidRPr="008B6722">
        <w:t xml:space="preserve">A) Kum saati </w:t>
      </w:r>
      <w:r w:rsidRPr="008B6722">
        <w:tab/>
        <w:t xml:space="preserve">B) Güneş saati </w:t>
      </w:r>
    </w:p>
    <w:p w:rsidR="006B2945" w:rsidRPr="008B6722" w:rsidRDefault="006B2945" w:rsidP="00575987">
      <w:pPr>
        <w:tabs>
          <w:tab w:val="left" w:pos="2835"/>
          <w:tab w:val="left" w:pos="5670"/>
          <w:tab w:val="left" w:pos="8505"/>
        </w:tabs>
        <w:spacing w:before="120"/>
        <w:ind w:firstLine="567"/>
        <w:jc w:val="both"/>
      </w:pPr>
      <w:r w:rsidRPr="008B6722">
        <w:t xml:space="preserve">C) Su saati </w:t>
      </w:r>
      <w:r w:rsidRPr="008B6722">
        <w:tab/>
        <w:t>D) Pusula</w:t>
      </w:r>
    </w:p>
    <w:p w:rsidR="006B2945" w:rsidRPr="008B6722" w:rsidRDefault="006B2945" w:rsidP="002D3BDF">
      <w:pPr>
        <w:tabs>
          <w:tab w:val="left" w:pos="1134"/>
          <w:tab w:val="left" w:pos="3828"/>
        </w:tabs>
        <w:spacing w:before="240"/>
        <w:jc w:val="both"/>
      </w:pPr>
      <w:r w:rsidRPr="008B6722">
        <w:rPr>
          <w:b/>
          <w:bCs/>
        </w:rPr>
        <w:t xml:space="preserve">4. </w:t>
      </w:r>
      <w:r w:rsidRPr="008B6722">
        <w:rPr>
          <w:b/>
          <w:bCs/>
        </w:rPr>
        <w:tab/>
      </w:r>
      <w:r w:rsidRPr="008B6722">
        <w:t>I. Cep tele fonu</w:t>
      </w:r>
    </w:p>
    <w:p w:rsidR="006B2945" w:rsidRPr="008B6722" w:rsidRDefault="006B2945" w:rsidP="00575987">
      <w:pPr>
        <w:tabs>
          <w:tab w:val="left" w:pos="3828"/>
        </w:tabs>
        <w:ind w:firstLine="1134"/>
        <w:jc w:val="both"/>
      </w:pPr>
      <w:r w:rsidRPr="008B6722">
        <w:t>II. Görüntülü telefon</w:t>
      </w:r>
    </w:p>
    <w:p w:rsidR="006B2945" w:rsidRPr="008B6722" w:rsidRDefault="006B2945" w:rsidP="00575987">
      <w:pPr>
        <w:tabs>
          <w:tab w:val="left" w:pos="3828"/>
        </w:tabs>
        <w:ind w:firstLine="1134"/>
        <w:jc w:val="both"/>
      </w:pPr>
      <w:r w:rsidRPr="008B6722">
        <w:t>III. Mektup</w:t>
      </w:r>
    </w:p>
    <w:p w:rsidR="006B2945" w:rsidRPr="008B6722" w:rsidRDefault="006B2945" w:rsidP="00575987">
      <w:pPr>
        <w:tabs>
          <w:tab w:val="left" w:pos="3828"/>
        </w:tabs>
        <w:ind w:firstLine="1134"/>
        <w:jc w:val="both"/>
      </w:pPr>
      <w:r w:rsidRPr="008B6722">
        <w:t>IV. Telgraf</w:t>
      </w:r>
    </w:p>
    <w:p w:rsidR="006B2945" w:rsidRPr="008B6722" w:rsidRDefault="006B2945" w:rsidP="008B6722">
      <w:pPr>
        <w:tabs>
          <w:tab w:val="left" w:pos="3828"/>
        </w:tabs>
        <w:spacing w:before="120"/>
        <w:ind w:firstLine="284"/>
        <w:jc w:val="both"/>
      </w:pPr>
      <w:r w:rsidRPr="008B6722">
        <w:t>Yukarıdaki haberleşme araçlarının zaman içindeki gelişim sürecine göre sıralanışı aşağıdakilerden hangisidir?</w:t>
      </w:r>
    </w:p>
    <w:p w:rsidR="006B2945" w:rsidRDefault="006B2945" w:rsidP="00575987">
      <w:pPr>
        <w:tabs>
          <w:tab w:val="left" w:pos="2835"/>
          <w:tab w:val="left" w:pos="5670"/>
          <w:tab w:val="left" w:pos="8505"/>
        </w:tabs>
        <w:spacing w:before="120"/>
        <w:ind w:firstLine="567"/>
        <w:jc w:val="both"/>
      </w:pPr>
      <w:r w:rsidRPr="008B6722">
        <w:t xml:space="preserve">A) I, II, III, IV </w:t>
      </w:r>
      <w:r w:rsidRPr="008B6722">
        <w:tab/>
        <w:t xml:space="preserve">B) IV, I, III, II </w:t>
      </w:r>
    </w:p>
    <w:p w:rsidR="006B2945" w:rsidRPr="008B6722" w:rsidRDefault="006B2945" w:rsidP="00575987">
      <w:pPr>
        <w:tabs>
          <w:tab w:val="left" w:pos="2835"/>
          <w:tab w:val="left" w:pos="5670"/>
          <w:tab w:val="left" w:pos="8505"/>
        </w:tabs>
        <w:spacing w:before="120"/>
        <w:ind w:firstLine="567"/>
        <w:jc w:val="both"/>
      </w:pPr>
      <w:r w:rsidRPr="008B6722">
        <w:t xml:space="preserve">C) III, IV, II, I </w:t>
      </w:r>
      <w:r w:rsidRPr="008B6722">
        <w:tab/>
        <w:t>D) III, IV, I, II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3828"/>
        </w:tabs>
        <w:jc w:val="both"/>
      </w:pPr>
      <w:r w:rsidRPr="008B6722">
        <w:rPr>
          <w:b/>
          <w:bCs/>
        </w:rPr>
        <w:t xml:space="preserve">5. </w:t>
      </w:r>
      <w:r w:rsidRPr="008B6722">
        <w:t>“Eskiden in sanların aylarca süren seyahatlerini bu gün bir kaç saate indirmiş bulunuyorum.” diyen teknolojik ürün aşağıdakiler den hangisi olabilir?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2835"/>
          <w:tab w:val="left" w:pos="3544"/>
          <w:tab w:val="left" w:pos="5670"/>
          <w:tab w:val="left" w:pos="8505"/>
        </w:tabs>
        <w:spacing w:before="120"/>
        <w:ind w:firstLine="284"/>
        <w:jc w:val="both"/>
      </w:pPr>
      <w:r w:rsidRPr="008B6722">
        <w:t xml:space="preserve">A) Cep telefonu </w:t>
      </w:r>
      <w:r w:rsidRPr="008B6722">
        <w:tab/>
        <w:t xml:space="preserve">B) Uçak 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2835"/>
          <w:tab w:val="left" w:pos="3544"/>
          <w:tab w:val="left" w:pos="5670"/>
          <w:tab w:val="left" w:pos="8505"/>
        </w:tabs>
        <w:spacing w:before="120"/>
        <w:ind w:firstLine="284"/>
        <w:jc w:val="both"/>
      </w:pPr>
      <w:r w:rsidRPr="008B6722">
        <w:t xml:space="preserve">C) Uydu </w:t>
      </w:r>
      <w:r w:rsidRPr="008B6722">
        <w:tab/>
        <w:t>D) Bilgisayar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3828"/>
        </w:tabs>
        <w:spacing w:before="240"/>
        <w:jc w:val="both"/>
      </w:pPr>
      <w:r w:rsidRPr="008B6722">
        <w:rPr>
          <w:b/>
          <w:bCs/>
        </w:rPr>
        <w:t xml:space="preserve">6. </w:t>
      </w:r>
      <w:r w:rsidRPr="008B6722">
        <w:t xml:space="preserve">Aşağıdakilerden hangisi teknolojik ürünlerin yanlış kullanımına verilebilecek örneklerden biri </w:t>
      </w:r>
      <w:r w:rsidRPr="00E94E67">
        <w:rPr>
          <w:b/>
          <w:bCs/>
          <w:u w:val="single"/>
        </w:rPr>
        <w:t>olamaz</w:t>
      </w:r>
      <w:r w:rsidRPr="008B6722">
        <w:t>?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567"/>
          <w:tab w:val="left" w:pos="3828"/>
        </w:tabs>
        <w:spacing w:before="120"/>
        <w:ind w:firstLine="284"/>
        <w:jc w:val="both"/>
      </w:pPr>
      <w:r w:rsidRPr="008B6722">
        <w:t>A) Süratli otomobil kullanmak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567"/>
          <w:tab w:val="left" w:pos="3828"/>
        </w:tabs>
        <w:spacing w:before="120"/>
        <w:ind w:left="567" w:hanging="283"/>
      </w:pPr>
      <w:r w:rsidRPr="008B6722">
        <w:t>B) Bilgisayar ekranına olabildiğin ce ya kından bakmak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567"/>
          <w:tab w:val="left" w:pos="3828"/>
        </w:tabs>
        <w:spacing w:before="120"/>
        <w:ind w:firstLine="284"/>
        <w:jc w:val="both"/>
      </w:pPr>
      <w:r w:rsidRPr="008B6722">
        <w:t>C) Aşırı para harcamak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567"/>
          <w:tab w:val="left" w:pos="3828"/>
        </w:tabs>
        <w:spacing w:before="120"/>
        <w:ind w:firstLine="284"/>
        <w:jc w:val="both"/>
      </w:pPr>
      <w:r w:rsidRPr="008B6722">
        <w:t>D) Uzun süreli cep telefonu görüşmeleri yapmak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3828"/>
        </w:tabs>
        <w:spacing w:before="240"/>
        <w:jc w:val="both"/>
      </w:pPr>
      <w:r w:rsidRPr="008B6722">
        <w:rPr>
          <w:b/>
          <w:bCs/>
        </w:rPr>
        <w:t xml:space="preserve">7. </w:t>
      </w:r>
      <w:r w:rsidRPr="008B6722">
        <w:t>Aşağıda uzun sure bilgisayar başında oturan insanlarda ortaya çıkabilecek olumsuzluklar verilmiştir. Bu olumsuzluklardan hangisi diğerlerin den farklı niteliktedir?</w:t>
      </w:r>
    </w:p>
    <w:p w:rsidR="006B2945" w:rsidRDefault="006B2945" w:rsidP="00E94E67">
      <w:pPr>
        <w:pBdr>
          <w:right w:val="single" w:sz="24" w:space="4" w:color="auto"/>
        </w:pBdr>
        <w:tabs>
          <w:tab w:val="left" w:pos="6237"/>
        </w:tabs>
        <w:spacing w:before="120"/>
        <w:ind w:firstLine="284"/>
        <w:jc w:val="both"/>
      </w:pPr>
      <w:r w:rsidRPr="008B6722">
        <w:t xml:space="preserve">A) Bel ve boyun tutulmaları 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6237"/>
        </w:tabs>
        <w:spacing w:before="120"/>
        <w:ind w:firstLine="284"/>
        <w:jc w:val="both"/>
      </w:pPr>
      <w:r w:rsidRPr="008B6722">
        <w:t>B) Baş ve göz ağrıları</w:t>
      </w:r>
    </w:p>
    <w:p w:rsidR="006B2945" w:rsidRDefault="006B2945" w:rsidP="00E94E67">
      <w:pPr>
        <w:pBdr>
          <w:right w:val="single" w:sz="24" w:space="4" w:color="auto"/>
        </w:pBdr>
        <w:tabs>
          <w:tab w:val="left" w:pos="6237"/>
        </w:tabs>
        <w:spacing w:before="120"/>
        <w:ind w:firstLine="284"/>
        <w:jc w:val="both"/>
      </w:pPr>
      <w:r w:rsidRPr="008B6722">
        <w:t xml:space="preserve">C) Sosyal ilişkiler kurmakta zorlanma 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6237"/>
        </w:tabs>
        <w:spacing w:before="120"/>
        <w:ind w:firstLine="284"/>
        <w:jc w:val="both"/>
      </w:pPr>
      <w:r w:rsidRPr="008B6722">
        <w:t>D) Kan basıncında yükselme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3828"/>
        </w:tabs>
        <w:spacing w:before="240"/>
        <w:jc w:val="both"/>
      </w:pPr>
      <w:r w:rsidRPr="008B6722">
        <w:rPr>
          <w:b/>
        </w:rPr>
        <w:t xml:space="preserve">8. </w:t>
      </w:r>
      <w:r w:rsidRPr="008B6722">
        <w:t>Telgrafın mucidi kimdir?</w: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3828"/>
        </w:tabs>
        <w:jc w:val="both"/>
      </w:pPr>
      <w:r w:rsidRPr="0085377D">
        <w:rPr>
          <w:noProof/>
        </w:rPr>
        <w:pict>
          <v:shape id="Resim 2" o:spid="_x0000_i1026" type="#_x0000_t75" style="width:234.75pt;height:115.5pt;visibility:visible">
            <v:imagedata r:id="rId6" o:title="" gain="109227f" blacklevel="-6554f" grayscale="t"/>
          </v:shape>
        </w:pict>
      </w:r>
    </w:p>
    <w:p w:rsidR="006B2945" w:rsidRPr="008B6722" w:rsidRDefault="006B2945" w:rsidP="00E94E67">
      <w:pPr>
        <w:pBdr>
          <w:right w:val="single" w:sz="24" w:space="4" w:color="auto"/>
        </w:pBdr>
        <w:tabs>
          <w:tab w:val="left" w:pos="3828"/>
        </w:tabs>
        <w:spacing w:before="240" w:after="120"/>
        <w:jc w:val="both"/>
      </w:pPr>
      <w:r w:rsidRPr="004D07F5">
        <w:rPr>
          <w:b/>
        </w:rPr>
        <w:t>9.</w:t>
      </w:r>
      <w:r>
        <w:t xml:space="preserve"> Aşağıdakilerden hangisi diğerlerine göre uzun yıllardır kullanılmaktadır?</w:t>
      </w:r>
    </w:p>
    <w:p w:rsidR="006B2945" w:rsidRDefault="006B2945" w:rsidP="00E94E67">
      <w:pPr>
        <w:pBdr>
          <w:right w:val="single" w:sz="24" w:space="4" w:color="auto"/>
        </w:pBdr>
        <w:tabs>
          <w:tab w:val="left" w:pos="3828"/>
        </w:tabs>
        <w:jc w:val="both"/>
      </w:pPr>
      <w:r w:rsidRPr="0085377D">
        <w:rPr>
          <w:noProof/>
        </w:rPr>
        <w:pict>
          <v:shape id="Resim 4" o:spid="_x0000_i1027" type="#_x0000_t75" style="width:249.75pt;height:93.75pt;visibility:visible">
            <v:imagedata r:id="rId7" o:title="" chromakey="#6b6a6f" gain="109227f" blacklevel="-13107f" grayscale="t"/>
          </v:shape>
        </w:pict>
      </w:r>
    </w:p>
    <w:p w:rsidR="006B2945" w:rsidRDefault="006B2945" w:rsidP="00E94E67">
      <w:pPr>
        <w:pBdr>
          <w:right w:val="single" w:sz="24" w:space="4" w:color="auto"/>
        </w:pBdr>
        <w:tabs>
          <w:tab w:val="left" w:pos="3828"/>
        </w:tabs>
        <w:spacing w:before="240" w:after="120"/>
        <w:jc w:val="both"/>
      </w:pPr>
      <w:r w:rsidRPr="004D07F5">
        <w:rPr>
          <w:b/>
        </w:rPr>
        <w:t xml:space="preserve">10. </w:t>
      </w:r>
      <w:r>
        <w:t>Türklerin tarihte ilk kez kullandıkları takvim aşağıdakilerden hangisidir?</w:t>
      </w:r>
    </w:p>
    <w:p w:rsidR="006B2945" w:rsidRDefault="006B2945" w:rsidP="00E94E67">
      <w:pPr>
        <w:pBdr>
          <w:right w:val="single" w:sz="24" w:space="4" w:color="auto"/>
        </w:pBdr>
        <w:tabs>
          <w:tab w:val="left" w:pos="3828"/>
        </w:tabs>
        <w:jc w:val="both"/>
      </w:pPr>
      <w:r w:rsidRPr="0085377D">
        <w:rPr>
          <w:noProof/>
        </w:rPr>
        <w:pict>
          <v:shape id="Resim 7" o:spid="_x0000_i1028" type="#_x0000_t75" style="width:255pt;height:95.25pt;visibility:visible">
            <v:imagedata r:id="rId8" o:title="" gain="109227f" blacklevel="-6554f"/>
          </v:shape>
        </w:pict>
      </w:r>
    </w:p>
    <w:p w:rsidR="006B2945" w:rsidRDefault="006B2945" w:rsidP="00E94E67">
      <w:pPr>
        <w:tabs>
          <w:tab w:val="left" w:pos="3828"/>
        </w:tabs>
        <w:spacing w:after="120"/>
        <w:jc w:val="both"/>
      </w:pPr>
      <w:r w:rsidRPr="00E94E67">
        <w:rPr>
          <w:b/>
        </w:rPr>
        <w:t>11.</w:t>
      </w:r>
      <w:r>
        <w:t xml:space="preserve"> Aşağıdakilerden hangisi hayatımızı ulaşım alanında kolaylaştırmıştır?</w:t>
      </w:r>
    </w:p>
    <w:p w:rsidR="006B2945" w:rsidRPr="008B6722" w:rsidRDefault="006B2945" w:rsidP="00600338">
      <w:pPr>
        <w:tabs>
          <w:tab w:val="left" w:pos="2835"/>
          <w:tab w:val="left" w:pos="3544"/>
          <w:tab w:val="left" w:pos="5670"/>
          <w:tab w:val="left" w:pos="8505"/>
        </w:tabs>
        <w:spacing w:before="120"/>
        <w:ind w:firstLine="284"/>
        <w:jc w:val="both"/>
      </w:pPr>
      <w:r w:rsidRPr="008B6722">
        <w:t xml:space="preserve">A) </w:t>
      </w:r>
      <w:r>
        <w:t>Tepegöz</w:t>
      </w:r>
      <w:r w:rsidRPr="008B6722">
        <w:tab/>
        <w:t xml:space="preserve">B) </w:t>
      </w:r>
      <w:r>
        <w:t>Otomobil</w:t>
      </w:r>
    </w:p>
    <w:p w:rsidR="006B2945" w:rsidRPr="008B6722" w:rsidRDefault="006B2945" w:rsidP="00600338">
      <w:pPr>
        <w:tabs>
          <w:tab w:val="left" w:pos="2835"/>
          <w:tab w:val="left" w:pos="3544"/>
          <w:tab w:val="left" w:pos="5670"/>
          <w:tab w:val="left" w:pos="8505"/>
        </w:tabs>
        <w:spacing w:before="120"/>
        <w:ind w:firstLine="284"/>
        <w:jc w:val="both"/>
      </w:pPr>
      <w:r w:rsidRPr="008B6722">
        <w:t xml:space="preserve">C) </w:t>
      </w:r>
      <w:r>
        <w:t>Telefon</w:t>
      </w:r>
      <w:r w:rsidRPr="008B6722">
        <w:t xml:space="preserve"> </w:t>
      </w:r>
      <w:r>
        <w:tab/>
        <w:t>D)Ütü</w:t>
      </w:r>
    </w:p>
    <w:p w:rsidR="006B2945" w:rsidRDefault="006B2945" w:rsidP="00600338">
      <w:pPr>
        <w:tabs>
          <w:tab w:val="left" w:pos="3828"/>
        </w:tabs>
        <w:spacing w:before="240" w:after="120"/>
        <w:jc w:val="both"/>
      </w:pPr>
      <w:r>
        <w:rPr>
          <w:noProof/>
        </w:rPr>
        <w:pict>
          <v:shape id="Resim 41" o:spid="_x0000_s1026" type="#_x0000_t75" style="position:absolute;left:0;text-align:left;margin-left:184.15pt;margin-top:25.95pt;width:49.4pt;height:63.75pt;z-index:-251655168;visibility:visible">
            <v:imagedata r:id="rId9" o:title=""/>
          </v:shape>
        </w:pict>
      </w:r>
      <w:r>
        <w:rPr>
          <w:noProof/>
        </w:rPr>
        <w:pict>
          <v:shape id="Resim 39" o:spid="_x0000_s1027" type="#_x0000_t75" style="position:absolute;left:0;text-align:left;margin-left:28.9pt;margin-top:40.2pt;width:54.75pt;height:52.35pt;z-index:-251657216;visibility:visible">
            <v:imagedata r:id="rId10" o:title=""/>
          </v:shape>
        </w:pict>
      </w:r>
      <w:r>
        <w:rPr>
          <w:b/>
        </w:rPr>
        <w:t xml:space="preserve">12. </w:t>
      </w:r>
      <w:r>
        <w:t>Aşağıdakilerden hangisi eski çağlarda kullanılan zaman ölçme araçlarından biridir?</w:t>
      </w:r>
      <w:r w:rsidRPr="00086CA2">
        <w:t xml:space="preserve"> </w:t>
      </w:r>
    </w:p>
    <w:p w:rsidR="006B2945" w:rsidRPr="008B6722" w:rsidRDefault="006B2945" w:rsidP="00600338">
      <w:pPr>
        <w:tabs>
          <w:tab w:val="left" w:pos="3261"/>
        </w:tabs>
        <w:spacing w:before="240" w:after="120"/>
        <w:ind w:firstLine="284"/>
        <w:jc w:val="both"/>
      </w:pPr>
      <w:r w:rsidRPr="008B6722">
        <w:t>A)</w:t>
      </w:r>
      <w:r w:rsidRPr="008B6722">
        <w:tab/>
        <w:t xml:space="preserve">B) </w:t>
      </w:r>
    </w:p>
    <w:p w:rsidR="006B2945" w:rsidRPr="008B6722" w:rsidRDefault="006B2945" w:rsidP="00600338">
      <w:pPr>
        <w:tabs>
          <w:tab w:val="left" w:pos="3261"/>
          <w:tab w:val="left" w:pos="5670"/>
          <w:tab w:val="left" w:pos="8505"/>
        </w:tabs>
        <w:spacing w:before="1080"/>
        <w:ind w:firstLine="284"/>
        <w:jc w:val="both"/>
      </w:pPr>
      <w:r>
        <w:rPr>
          <w:noProof/>
        </w:rPr>
        <w:pict>
          <v:shape id="Resim 38" o:spid="_x0000_s1028" type="#_x0000_t75" style="position:absolute;left:0;text-align:left;margin-left:186.4pt;margin-top:30.3pt;width:73.25pt;height:43.8pt;z-index:-251658240;visibility:visible">
            <v:imagedata r:id="rId11" o:title=""/>
          </v:shape>
        </w:pict>
      </w:r>
      <w:r>
        <w:rPr>
          <w:noProof/>
        </w:rPr>
        <w:pict>
          <v:shape id="Resim 40" o:spid="_x0000_s1029" type="#_x0000_t75" style="position:absolute;left:0;text-align:left;margin-left:31.15pt;margin-top:34.05pt;width:73.7pt;height:32.75pt;z-index:-251656192;visibility:visible">
            <v:imagedata r:id="rId12" o:title=""/>
          </v:shape>
        </w:pict>
      </w:r>
      <w:r w:rsidRPr="008B6722">
        <w:t xml:space="preserve">C) </w:t>
      </w:r>
      <w:r>
        <w:tab/>
        <w:t xml:space="preserve">D) </w:t>
      </w:r>
    </w:p>
    <w:p w:rsidR="006B2945" w:rsidRDefault="006B2945" w:rsidP="00C37F01">
      <w:pPr>
        <w:tabs>
          <w:tab w:val="left" w:pos="3828"/>
        </w:tabs>
        <w:spacing w:before="480"/>
        <w:jc w:val="both"/>
      </w:pPr>
      <w:r w:rsidRPr="00E94E67">
        <w:rPr>
          <w:b/>
        </w:rPr>
        <w:t>13.</w:t>
      </w:r>
      <w:r>
        <w:t xml:space="preserve"> Aşağıdakilerden hangisi zamanı ölçme amacı ile </w:t>
      </w:r>
      <w:r w:rsidRPr="00E94E67">
        <w:rPr>
          <w:b/>
          <w:u w:val="single"/>
        </w:rPr>
        <w:t>kullanılmamıştır</w:t>
      </w:r>
    </w:p>
    <w:p w:rsidR="006B2945" w:rsidRPr="008B6722" w:rsidRDefault="006B2945" w:rsidP="00600338">
      <w:pPr>
        <w:tabs>
          <w:tab w:val="left" w:pos="2835"/>
          <w:tab w:val="left" w:pos="3544"/>
          <w:tab w:val="left" w:pos="5670"/>
          <w:tab w:val="left" w:pos="8505"/>
        </w:tabs>
        <w:spacing w:before="120"/>
        <w:ind w:firstLine="284"/>
        <w:jc w:val="both"/>
      </w:pPr>
      <w:r w:rsidRPr="008B6722">
        <w:t xml:space="preserve">A) </w:t>
      </w:r>
      <w:r>
        <w:t>Bulut</w:t>
      </w:r>
      <w:r w:rsidRPr="008B6722">
        <w:tab/>
        <w:t xml:space="preserve">B) </w:t>
      </w:r>
      <w:r>
        <w:t>Su</w:t>
      </w:r>
    </w:p>
    <w:p w:rsidR="006B2945" w:rsidRPr="008B6722" w:rsidRDefault="006B2945" w:rsidP="00600338">
      <w:pPr>
        <w:tabs>
          <w:tab w:val="left" w:pos="2835"/>
          <w:tab w:val="left" w:pos="3544"/>
          <w:tab w:val="left" w:pos="5670"/>
          <w:tab w:val="left" w:pos="8505"/>
        </w:tabs>
        <w:spacing w:before="120"/>
        <w:ind w:firstLine="284"/>
        <w:jc w:val="both"/>
      </w:pPr>
      <w:r w:rsidRPr="008B6722">
        <w:t xml:space="preserve">C) </w:t>
      </w:r>
      <w:r>
        <w:t>Kum</w:t>
      </w:r>
      <w:r w:rsidRPr="008B6722">
        <w:t xml:space="preserve"> </w:t>
      </w:r>
      <w:r>
        <w:tab/>
        <w:t>D)Güneş</w:t>
      </w:r>
    </w:p>
    <w:p w:rsidR="006B2945" w:rsidRDefault="006B2945" w:rsidP="00AF089C">
      <w:pPr>
        <w:tabs>
          <w:tab w:val="left" w:pos="3828"/>
        </w:tabs>
        <w:spacing w:before="240" w:after="120"/>
        <w:jc w:val="both"/>
      </w:pPr>
      <w:r w:rsidRPr="009A29BD">
        <w:rPr>
          <w:b/>
        </w:rPr>
        <w:t>14.</w:t>
      </w:r>
      <w:r>
        <w:t xml:space="preserve"> Aşağıdakilerden hangisi teknolojik ürünlerin yararlarından </w:t>
      </w:r>
      <w:r w:rsidRPr="00AF089C">
        <w:rPr>
          <w:b/>
          <w:u w:val="single"/>
        </w:rPr>
        <w:t>olamaz</w:t>
      </w:r>
      <w:r>
        <w:t>?</w:t>
      </w:r>
    </w:p>
    <w:p w:rsidR="006B2945" w:rsidRDefault="006B2945" w:rsidP="009A29BD">
      <w:pPr>
        <w:tabs>
          <w:tab w:val="left" w:pos="6237"/>
        </w:tabs>
        <w:spacing w:before="120"/>
        <w:ind w:firstLine="284"/>
        <w:jc w:val="both"/>
      </w:pPr>
      <w:r w:rsidRPr="008B6722">
        <w:t xml:space="preserve">A) </w:t>
      </w:r>
      <w:r>
        <w:t>Doğal dengenin bozulması</w:t>
      </w:r>
    </w:p>
    <w:p w:rsidR="006B2945" w:rsidRPr="008B6722" w:rsidRDefault="006B2945" w:rsidP="009A29BD">
      <w:pPr>
        <w:tabs>
          <w:tab w:val="left" w:pos="6237"/>
        </w:tabs>
        <w:spacing w:before="120"/>
        <w:ind w:firstLine="284"/>
        <w:jc w:val="both"/>
      </w:pPr>
      <w:r w:rsidRPr="008B6722">
        <w:t xml:space="preserve">B) </w:t>
      </w:r>
      <w:r>
        <w:t>Hızlı iletişim sağlama</w:t>
      </w:r>
    </w:p>
    <w:p w:rsidR="006B2945" w:rsidRDefault="006B2945" w:rsidP="009A29BD">
      <w:pPr>
        <w:tabs>
          <w:tab w:val="left" w:pos="6237"/>
        </w:tabs>
        <w:spacing w:before="120"/>
        <w:ind w:firstLine="284"/>
        <w:jc w:val="both"/>
      </w:pPr>
      <w:r w:rsidRPr="008B6722">
        <w:t xml:space="preserve">C) </w:t>
      </w:r>
      <w:r>
        <w:t>Tedavi süresinde etkili olma</w:t>
      </w:r>
      <w:r w:rsidRPr="008B6722">
        <w:t xml:space="preserve"> </w:t>
      </w:r>
    </w:p>
    <w:p w:rsidR="006B2945" w:rsidRPr="008B6722" w:rsidRDefault="006B2945" w:rsidP="009A29BD">
      <w:pPr>
        <w:tabs>
          <w:tab w:val="left" w:pos="6237"/>
        </w:tabs>
        <w:spacing w:before="120"/>
        <w:ind w:firstLine="284"/>
        <w:jc w:val="both"/>
      </w:pPr>
      <w:r w:rsidRPr="008B6722">
        <w:t xml:space="preserve">D) </w:t>
      </w:r>
      <w:r>
        <w:t>Kolay ve rahat ulaşım sağlama</w:t>
      </w:r>
    </w:p>
    <w:p w:rsidR="006B2945" w:rsidRDefault="006B2945" w:rsidP="00AF089C">
      <w:pPr>
        <w:tabs>
          <w:tab w:val="left" w:pos="3828"/>
        </w:tabs>
        <w:spacing w:before="240"/>
        <w:jc w:val="both"/>
      </w:pPr>
      <w:r w:rsidRPr="00AF089C">
        <w:rPr>
          <w:b/>
        </w:rPr>
        <w:t>15.</w:t>
      </w:r>
      <w:r>
        <w:t xml:space="preserve"> Aşağıdakilerden hangisi sağlık alanında çığır açarak insanlığa en büyük hizmeti eden bir buluştur?</w:t>
      </w:r>
    </w:p>
    <w:p w:rsidR="006B2945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A) </w:t>
      </w:r>
      <w:r>
        <w:t>Sağlık evlerinin yapılması</w:t>
      </w:r>
    </w:p>
    <w:p w:rsidR="006B2945" w:rsidRPr="008B6722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B) </w:t>
      </w:r>
      <w:r>
        <w:t>Hastanelerin yapılması</w:t>
      </w:r>
    </w:p>
    <w:p w:rsidR="006B2945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C) </w:t>
      </w:r>
      <w:r>
        <w:t>Telefonun bulunması</w:t>
      </w:r>
      <w:r w:rsidRPr="008B6722">
        <w:t xml:space="preserve"> </w:t>
      </w:r>
    </w:p>
    <w:p w:rsidR="006B2945" w:rsidRPr="008B6722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D) </w:t>
      </w:r>
      <w:r>
        <w:t>Aşının bulunması</w:t>
      </w:r>
    </w:p>
    <w:p w:rsidR="006B2945" w:rsidRDefault="006B2945" w:rsidP="00AF089C">
      <w:pPr>
        <w:tabs>
          <w:tab w:val="left" w:pos="3828"/>
        </w:tabs>
        <w:spacing w:before="240"/>
        <w:jc w:val="both"/>
      </w:pPr>
      <w:r w:rsidRPr="009A29BD">
        <w:rPr>
          <w:b/>
        </w:rPr>
        <w:t>16.</w:t>
      </w:r>
      <w:r>
        <w:t xml:space="preserve"> Aşağıdakilerden hangisi ulaşımla ilgili bir icattır?</w:t>
      </w:r>
    </w:p>
    <w:p w:rsidR="006B2945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A) </w:t>
      </w:r>
      <w:r>
        <w:t>Yazının icadı</w:t>
      </w:r>
    </w:p>
    <w:p w:rsidR="006B2945" w:rsidRPr="008B6722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B) </w:t>
      </w:r>
      <w:r>
        <w:t>Tekerleğin icadı</w:t>
      </w:r>
    </w:p>
    <w:p w:rsidR="006B2945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C) </w:t>
      </w:r>
      <w:r>
        <w:t>Saatin icadı</w:t>
      </w:r>
      <w:r w:rsidRPr="008B6722">
        <w:t xml:space="preserve"> </w:t>
      </w:r>
    </w:p>
    <w:p w:rsidR="006B2945" w:rsidRPr="008B6722" w:rsidRDefault="006B2945" w:rsidP="00AF089C">
      <w:pPr>
        <w:tabs>
          <w:tab w:val="left" w:pos="6237"/>
        </w:tabs>
        <w:spacing w:before="120"/>
        <w:ind w:firstLine="284"/>
        <w:jc w:val="both"/>
      </w:pPr>
      <w:r w:rsidRPr="008B6722">
        <w:t xml:space="preserve">D) </w:t>
      </w:r>
      <w:r>
        <w:t>Elektriğin icadı</w:t>
      </w:r>
    </w:p>
    <w:p w:rsidR="006B2945" w:rsidRPr="0063300E" w:rsidRDefault="006B2945" w:rsidP="0063300E">
      <w:pPr>
        <w:tabs>
          <w:tab w:val="left" w:pos="3828"/>
        </w:tabs>
        <w:spacing w:before="240" w:after="120"/>
        <w:jc w:val="both"/>
      </w:pPr>
      <w:r>
        <w:rPr>
          <w:noProof/>
        </w:rPr>
        <w:pict>
          <v:shape id="Resim 8" o:spid="_x0000_s1030" type="#_x0000_t75" alt="Açıklama: http://www.susehri.com.tr/images/haber/20100817_32_3772851825.jpg" style="position:absolute;left:0;text-align:left;margin-left:36.65pt;margin-top:22.25pt;width:73.45pt;height:61.9pt;z-index:-251662336;visibility:visible;mso-wrap-distance-bottom:.33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">
            <v:imagedata r:id="rId13" o:title=""/>
            <o:lock v:ext="edit" aspectratio="f"/>
          </v:shape>
        </w:pict>
      </w:r>
      <w:r w:rsidRPr="0063300E">
        <w:rPr>
          <w:b/>
        </w:rPr>
        <w:t>17.</w:t>
      </w:r>
      <w:r w:rsidRPr="0063300E">
        <w:t xml:space="preserve"> Aşağıdakilerden hangisi üretim aracıdır? </w:t>
      </w:r>
    </w:p>
    <w:p w:rsidR="006B2945" w:rsidRDefault="006B2945" w:rsidP="0063300E">
      <w:pPr>
        <w:pStyle w:val="NoSpacing"/>
        <w:tabs>
          <w:tab w:val="left" w:pos="3119"/>
        </w:tabs>
        <w:spacing w:before="480"/>
        <w:ind w:firstLine="284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5" o:spid="_x0000_s1031" type="#_x0000_t75" alt="Açıklama: Bisiklet Resimleri" style="position:absolute;left:0;text-align:left;margin-left:179.65pt;margin-top:5.6pt;width:64.85pt;height:42pt;z-index:-251661312;visibility:visible">
            <v:imagedata r:id="rId14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ab/>
      </w:r>
      <w:r w:rsidRPr="0063300E">
        <w:rPr>
          <w:rFonts w:ascii="Times New Roman" w:hAnsi="Times New Roman"/>
          <w:sz w:val="24"/>
          <w:szCs w:val="24"/>
        </w:rPr>
        <w:t xml:space="preserve">B)  </w:t>
      </w:r>
      <w:r w:rsidRPr="0063300E">
        <w:rPr>
          <w:rFonts w:ascii="Times New Roman" w:hAnsi="Times New Roman"/>
          <w:sz w:val="24"/>
          <w:szCs w:val="24"/>
        </w:rPr>
        <w:tab/>
      </w:r>
    </w:p>
    <w:p w:rsidR="006B2945" w:rsidRPr="0063300E" w:rsidRDefault="006B2945" w:rsidP="0063300E">
      <w:pPr>
        <w:pStyle w:val="NoSpacing"/>
        <w:tabs>
          <w:tab w:val="left" w:pos="3119"/>
        </w:tabs>
        <w:spacing w:before="840"/>
        <w:ind w:firstLine="28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noProof/>
          <w:lang w:eastAsia="tr-TR"/>
        </w:rPr>
        <w:pict>
          <v:shape id="Resim 1" o:spid="_x0000_s1032" type="#_x0000_t75" alt="Açıklama: http://t0.gstatic.com/images?q=tbn:ANd9GcQqj3hOnjeytZCoiC0cWVggzJhfdlgJoMV1ja8bus7eGjzn_EX0" style="position:absolute;left:0;text-align:left;margin-left:33.4pt;margin-top:36.8pt;width:54pt;height:37.25pt;z-index:-251660288;visibility:visible">
            <v:imagedata r:id="rId15" o:title=""/>
          </v:shape>
        </w:pict>
      </w:r>
      <w:r>
        <w:rPr>
          <w:noProof/>
          <w:lang w:eastAsia="tr-TR"/>
        </w:rPr>
        <w:pict>
          <v:shape id="Resim 3" o:spid="_x0000_s1033" type="#_x0000_t75" style="position:absolute;left:0;text-align:left;margin-left:179.65pt;margin-top:27.5pt;width:79.85pt;height:43.5pt;z-index:-251659264;visibility:visible">
            <v:imagedata r:id="rId16" o:title=""/>
          </v:shape>
        </w:pict>
      </w:r>
      <w:r w:rsidRPr="0063300E">
        <w:rPr>
          <w:rFonts w:ascii="Times New Roman" w:hAnsi="Times New Roman"/>
          <w:sz w:val="24"/>
          <w:szCs w:val="24"/>
        </w:rPr>
        <w:t xml:space="preserve">C)  </w:t>
      </w:r>
      <w:r w:rsidRPr="0063300E">
        <w:rPr>
          <w:rFonts w:ascii="Times New Roman" w:hAnsi="Times New Roman"/>
          <w:sz w:val="24"/>
          <w:szCs w:val="24"/>
        </w:rPr>
        <w:tab/>
        <w:t xml:space="preserve">D)  </w:t>
      </w:r>
    </w:p>
    <w:p w:rsidR="006B2945" w:rsidRPr="0063300E" w:rsidRDefault="006B2945" w:rsidP="0063300E">
      <w:pPr>
        <w:pStyle w:val="NoSpacing"/>
        <w:tabs>
          <w:tab w:val="left" w:pos="709"/>
        </w:tabs>
        <w:rPr>
          <w:rFonts w:ascii="Times New Roman" w:hAnsi="Times New Roman"/>
          <w:sz w:val="24"/>
          <w:szCs w:val="24"/>
          <w:bdr w:val="single" w:sz="4" w:space="0" w:color="auto" w:frame="1"/>
          <w:shd w:val="clear" w:color="auto" w:fill="FDE9D9"/>
        </w:rPr>
      </w:pPr>
    </w:p>
    <w:p w:rsidR="006B2945" w:rsidRPr="0063300E" w:rsidRDefault="006B2945" w:rsidP="0063300E">
      <w:pPr>
        <w:pStyle w:val="NoSpacing"/>
        <w:tabs>
          <w:tab w:val="left" w:pos="709"/>
        </w:tabs>
        <w:rPr>
          <w:rFonts w:ascii="Times New Roman" w:hAnsi="Times New Roman"/>
          <w:sz w:val="24"/>
          <w:szCs w:val="24"/>
          <w:bdr w:val="single" w:sz="4" w:space="0" w:color="auto" w:frame="1"/>
          <w:shd w:val="clear" w:color="auto" w:fill="FDE9D9"/>
        </w:rPr>
      </w:pPr>
    </w:p>
    <w:sectPr w:rsidR="006B2945" w:rsidRPr="0063300E" w:rsidSect="00950143">
      <w:type w:val="continuous"/>
      <w:pgSz w:w="11906" w:h="16838"/>
      <w:pgMar w:top="567" w:right="567" w:bottom="397" w:left="567" w:header="709" w:footer="709" w:gutter="0"/>
      <w:cols w:num="2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tyle Scrip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4F7"/>
    <w:rsid w:val="000014F7"/>
    <w:rsid w:val="0001453C"/>
    <w:rsid w:val="000266B9"/>
    <w:rsid w:val="0003416D"/>
    <w:rsid w:val="00056DA9"/>
    <w:rsid w:val="00065848"/>
    <w:rsid w:val="00085068"/>
    <w:rsid w:val="00086CA2"/>
    <w:rsid w:val="000C0BDE"/>
    <w:rsid w:val="000C1739"/>
    <w:rsid w:val="000E6B2B"/>
    <w:rsid w:val="000F122E"/>
    <w:rsid w:val="00101A26"/>
    <w:rsid w:val="001058AF"/>
    <w:rsid w:val="00132955"/>
    <w:rsid w:val="00150471"/>
    <w:rsid w:val="00154DEC"/>
    <w:rsid w:val="00166503"/>
    <w:rsid w:val="00171E30"/>
    <w:rsid w:val="00192D7A"/>
    <w:rsid w:val="001A239F"/>
    <w:rsid w:val="001C583A"/>
    <w:rsid w:val="001F4F9F"/>
    <w:rsid w:val="00215BAB"/>
    <w:rsid w:val="0024269F"/>
    <w:rsid w:val="002C7D0E"/>
    <w:rsid w:val="002D3BDF"/>
    <w:rsid w:val="002F6AB3"/>
    <w:rsid w:val="00317F01"/>
    <w:rsid w:val="00324F38"/>
    <w:rsid w:val="00346B89"/>
    <w:rsid w:val="00347750"/>
    <w:rsid w:val="0035286B"/>
    <w:rsid w:val="00383CA0"/>
    <w:rsid w:val="00391708"/>
    <w:rsid w:val="0045254C"/>
    <w:rsid w:val="00454D78"/>
    <w:rsid w:val="004633AB"/>
    <w:rsid w:val="004773A6"/>
    <w:rsid w:val="004A13BD"/>
    <w:rsid w:val="004C4D33"/>
    <w:rsid w:val="004D07F5"/>
    <w:rsid w:val="004E0BB9"/>
    <w:rsid w:val="004F4966"/>
    <w:rsid w:val="004F607B"/>
    <w:rsid w:val="00545C4E"/>
    <w:rsid w:val="00575987"/>
    <w:rsid w:val="00580942"/>
    <w:rsid w:val="005A1204"/>
    <w:rsid w:val="005B4B43"/>
    <w:rsid w:val="005D2B69"/>
    <w:rsid w:val="00600338"/>
    <w:rsid w:val="006325AB"/>
    <w:rsid w:val="0063300E"/>
    <w:rsid w:val="00667D27"/>
    <w:rsid w:val="00674F98"/>
    <w:rsid w:val="006A3577"/>
    <w:rsid w:val="006B2945"/>
    <w:rsid w:val="006C247A"/>
    <w:rsid w:val="006E38FB"/>
    <w:rsid w:val="006E4CA2"/>
    <w:rsid w:val="006F177A"/>
    <w:rsid w:val="007217C7"/>
    <w:rsid w:val="0072477A"/>
    <w:rsid w:val="00736252"/>
    <w:rsid w:val="00740C81"/>
    <w:rsid w:val="00741CAD"/>
    <w:rsid w:val="00781E18"/>
    <w:rsid w:val="0078309B"/>
    <w:rsid w:val="007A5D03"/>
    <w:rsid w:val="007D129D"/>
    <w:rsid w:val="007F1569"/>
    <w:rsid w:val="00845667"/>
    <w:rsid w:val="008467D5"/>
    <w:rsid w:val="00850223"/>
    <w:rsid w:val="0085377D"/>
    <w:rsid w:val="00872797"/>
    <w:rsid w:val="00872E23"/>
    <w:rsid w:val="00874299"/>
    <w:rsid w:val="00890D8A"/>
    <w:rsid w:val="00894BAD"/>
    <w:rsid w:val="008B6722"/>
    <w:rsid w:val="008C7BF1"/>
    <w:rsid w:val="008F2A1F"/>
    <w:rsid w:val="00903A9E"/>
    <w:rsid w:val="009064AA"/>
    <w:rsid w:val="00936DA4"/>
    <w:rsid w:val="00950143"/>
    <w:rsid w:val="00970449"/>
    <w:rsid w:val="00995B99"/>
    <w:rsid w:val="009A29BD"/>
    <w:rsid w:val="009A3E6C"/>
    <w:rsid w:val="009C422C"/>
    <w:rsid w:val="009D6C24"/>
    <w:rsid w:val="009E2203"/>
    <w:rsid w:val="009F5ABA"/>
    <w:rsid w:val="00A217C7"/>
    <w:rsid w:val="00A25ABA"/>
    <w:rsid w:val="00AB38F6"/>
    <w:rsid w:val="00AE4EDD"/>
    <w:rsid w:val="00AF089C"/>
    <w:rsid w:val="00C05592"/>
    <w:rsid w:val="00C1021C"/>
    <w:rsid w:val="00C37F01"/>
    <w:rsid w:val="00C5421D"/>
    <w:rsid w:val="00C67AC8"/>
    <w:rsid w:val="00C702D4"/>
    <w:rsid w:val="00CA292F"/>
    <w:rsid w:val="00CE0344"/>
    <w:rsid w:val="00CF460E"/>
    <w:rsid w:val="00D00212"/>
    <w:rsid w:val="00D24D3D"/>
    <w:rsid w:val="00D32F0C"/>
    <w:rsid w:val="00D37A33"/>
    <w:rsid w:val="00D46049"/>
    <w:rsid w:val="00D61E24"/>
    <w:rsid w:val="00D64E1C"/>
    <w:rsid w:val="00D75A9F"/>
    <w:rsid w:val="00DB005C"/>
    <w:rsid w:val="00DB4C6B"/>
    <w:rsid w:val="00DF348D"/>
    <w:rsid w:val="00DF70DC"/>
    <w:rsid w:val="00E0077E"/>
    <w:rsid w:val="00E10EBA"/>
    <w:rsid w:val="00E168B8"/>
    <w:rsid w:val="00E83C99"/>
    <w:rsid w:val="00E84B04"/>
    <w:rsid w:val="00E94E67"/>
    <w:rsid w:val="00E96AF8"/>
    <w:rsid w:val="00EA7396"/>
    <w:rsid w:val="00EB0EB9"/>
    <w:rsid w:val="00ED4639"/>
    <w:rsid w:val="00F11626"/>
    <w:rsid w:val="00F179FF"/>
    <w:rsid w:val="00F6629E"/>
    <w:rsid w:val="00F87E37"/>
    <w:rsid w:val="00F95815"/>
    <w:rsid w:val="00FC3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14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14F7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154DE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F1162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17F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2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</TotalTime>
  <Pages>2</Pages>
  <Words>670</Words>
  <Characters>3824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22</cp:revision>
  <cp:lastPrinted>2014-03-12T00:13:00Z</cp:lastPrinted>
  <dcterms:created xsi:type="dcterms:W3CDTF">2014-01-08T11:15:00Z</dcterms:created>
  <dcterms:modified xsi:type="dcterms:W3CDTF">2014-03-12T20:57:00Z</dcterms:modified>
</cp:coreProperties>
</file>